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72032D" w14:textId="77777777" w:rsidR="00556229" w:rsidRPr="00690BA6" w:rsidRDefault="00556229" w:rsidP="00556229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MARTYN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7DF0B40E" w14:textId="77777777" w:rsidR="00556229" w:rsidRDefault="00556229" w:rsidP="005562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16386DB5" w14:textId="77777777" w:rsidR="00556229" w:rsidRDefault="00556229" w:rsidP="005562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D56C88" w14:textId="77777777" w:rsidR="00556229" w:rsidRDefault="00556229" w:rsidP="005562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FB16496" w14:textId="77777777" w:rsidR="00556229" w:rsidRDefault="00556229" w:rsidP="00556229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He served at sea under Cornelius Williamson(q.v.).</w:t>
      </w:r>
    </w:p>
    <w:p w14:paraId="636CBDC2" w14:textId="77777777" w:rsidR="00556229" w:rsidRDefault="00556229" w:rsidP="00556229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m.8,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5DB8B190" w14:textId="77777777" w:rsidR="00556229" w:rsidRDefault="00556229" w:rsidP="00556229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1180C558" w14:textId="77777777" w:rsidR="00556229" w:rsidRDefault="00556229" w:rsidP="005562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41F8741" w14:textId="77777777" w:rsidR="00556229" w:rsidRDefault="00556229" w:rsidP="005562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948AA1" w14:textId="77777777" w:rsidR="00556229" w:rsidRDefault="00556229" w:rsidP="005562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August 2021</w:t>
      </w:r>
    </w:p>
    <w:p w14:paraId="045D275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120E64" w14:textId="77777777" w:rsidR="00556229" w:rsidRDefault="00556229" w:rsidP="009139A6">
      <w:r>
        <w:separator/>
      </w:r>
    </w:p>
  </w:endnote>
  <w:endnote w:type="continuationSeparator" w:id="0">
    <w:p w14:paraId="3DC5CC5F" w14:textId="77777777" w:rsidR="00556229" w:rsidRDefault="0055622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8C19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17C2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FB2E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BB8835" w14:textId="77777777" w:rsidR="00556229" w:rsidRDefault="00556229" w:rsidP="009139A6">
      <w:r>
        <w:separator/>
      </w:r>
    </w:p>
  </w:footnote>
  <w:footnote w:type="continuationSeparator" w:id="0">
    <w:p w14:paraId="246136B6" w14:textId="77777777" w:rsidR="00556229" w:rsidRDefault="0055622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5775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B08F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EBE6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229"/>
    <w:rsid w:val="000666E0"/>
    <w:rsid w:val="002510B7"/>
    <w:rsid w:val="00556229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89DC76"/>
  <w15:chartTrackingRefBased/>
  <w15:docId w15:val="{591C5A82-8762-46F9-A01E-D28BEDAEB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2021-09-18T07:53:00Z</dcterms:created>
  <dcterms:modified xsi:type="dcterms:W3CDTF">2021-09-18T07:53:00Z</dcterms:modified>
</cp:coreProperties>
</file>